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AD832" w14:textId="3AD6F885" w:rsidR="00535962" w:rsidRPr="00F7167E" w:rsidRDefault="00CB54ED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66B1DCCD" wp14:editId="50708B0C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D63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933EC1" wp14:editId="442782F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FB5DA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33EC1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" filled="f" stroked="f">
                <v:textbox>
                  <w:txbxContent>
                    <w:p w14:paraId="2CFB5DA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E4D6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DB1B1A" wp14:editId="5F9F3EC5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34DC9" w14:textId="77777777" w:rsidR="0026335F" w:rsidRPr="0026335F" w:rsidRDefault="002533E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B1B1A" id="Text Box 12" o:spid="_x0000_s1027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" filled="f" stroked="f">
                <v:textbox>
                  <w:txbxContent>
                    <w:p w14:paraId="40F34DC9" w14:textId="77777777" w:rsidR="0026335F" w:rsidRPr="0026335F" w:rsidRDefault="002533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E4D6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7AB75A2" wp14:editId="0D5BDF6F">
                <wp:simplePos x="0" y="0"/>
                <wp:positionH relativeFrom="column">
                  <wp:posOffset>4485005</wp:posOffset>
                </wp:positionH>
                <wp:positionV relativeFrom="paragraph">
                  <wp:posOffset>-767715</wp:posOffset>
                </wp:positionV>
                <wp:extent cx="1615440" cy="701040"/>
                <wp:effectExtent l="8255" t="13335" r="5080" b="9525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3559B2" w14:textId="0D199188" w:rsidR="00130549" w:rsidRPr="00535962" w:rsidRDefault="002533E8" w:rsidP="00130549">
                                    <w:pPr>
                                      <w:jc w:val="center"/>
                                    </w:pPr>
                                    <w:r w:rsidRPr="002533E8">
                                      <w:t>SUPBANCO-CCC-LPN-2021-0007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39501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AB75A2" id="Group 20" o:spid="_x0000_s1028" style="position:absolute;margin-left:353.15pt;margin-top:-60.4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3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3559B2" w14:textId="0D199188" w:rsidR="00130549" w:rsidRPr="00535962" w:rsidRDefault="002533E8" w:rsidP="00130549">
                              <w:pPr>
                                <w:jc w:val="center"/>
                              </w:pPr>
                              <w:r w:rsidRPr="002533E8">
                                <w:t>SUPBANCO-CCC-LPN-2021-0007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939501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E4D6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CA2BD" wp14:editId="16E7A4B6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07091D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24BEFA" wp14:editId="37BF623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CA2BD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07091D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24BEFA" wp14:editId="37BF623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E4D6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8C132A" wp14:editId="271B5F2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689AA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C132A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56689AA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9B4C750" w14:textId="3378CCCE" w:rsidR="00535962" w:rsidRPr="00535962" w:rsidRDefault="00EE4D63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C7F852" wp14:editId="49BB5A02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BA1D8" w14:textId="77777777" w:rsidR="002E1412" w:rsidRPr="002E1412" w:rsidRDefault="002533E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7F852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34ABA1D8" w14:textId="77777777" w:rsidR="002E1412" w:rsidRPr="002E1412" w:rsidRDefault="002533E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4F1709" w14:textId="755D3B97" w:rsidR="00535962" w:rsidRDefault="00EE4D63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8E0EE5" wp14:editId="45A5669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9A25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E0EE5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5E49A25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0339F58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774BC1A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7460EFB5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5D8F0C9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E9A16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60F12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A10204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7B3766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AD2E84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825938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3498A00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8560BB8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E409A3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6F69101C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2C9C041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B1FAD78" w14:textId="77777777" w:rsidTr="009079FB">
        <w:trPr>
          <w:trHeight w:val="731"/>
        </w:trPr>
        <w:tc>
          <w:tcPr>
            <w:tcW w:w="3402" w:type="dxa"/>
          </w:tcPr>
          <w:p w14:paraId="180C8D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49C5012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6BB898B4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23C72D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1F90D64" w14:textId="77777777" w:rsidTr="009079FB">
        <w:trPr>
          <w:trHeight w:val="731"/>
        </w:trPr>
        <w:tc>
          <w:tcPr>
            <w:tcW w:w="3402" w:type="dxa"/>
          </w:tcPr>
          <w:p w14:paraId="794E976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71431B3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C378A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852A106" w14:textId="77777777" w:rsidTr="009079FB">
        <w:trPr>
          <w:trHeight w:val="731"/>
        </w:trPr>
        <w:tc>
          <w:tcPr>
            <w:tcW w:w="3402" w:type="dxa"/>
          </w:tcPr>
          <w:p w14:paraId="3A8383E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6909B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2A5A90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4F84C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49F9F9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BA303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D6CD5BB" w14:textId="77777777" w:rsidTr="009079FB">
        <w:tc>
          <w:tcPr>
            <w:tcW w:w="3229" w:type="dxa"/>
            <w:vAlign w:val="center"/>
          </w:tcPr>
          <w:p w14:paraId="43D83EB1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9E9D32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7A578577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AA82CC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0CB970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77746ADC" w14:textId="77777777" w:rsidTr="009079FB">
        <w:tc>
          <w:tcPr>
            <w:tcW w:w="3229" w:type="dxa"/>
          </w:tcPr>
          <w:p w14:paraId="6350552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BDF9A6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C3418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A0669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58DAE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A909F81" w14:textId="77777777" w:rsidTr="009079FB">
        <w:tc>
          <w:tcPr>
            <w:tcW w:w="3229" w:type="dxa"/>
          </w:tcPr>
          <w:p w14:paraId="483465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D2A52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BB799D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D95308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F74AFF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4A8DCC9" w14:textId="77777777" w:rsidTr="009079FB">
        <w:tc>
          <w:tcPr>
            <w:tcW w:w="3229" w:type="dxa"/>
          </w:tcPr>
          <w:p w14:paraId="4943F7F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F8DCD3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E05F6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5BBE52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452B9A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D2AEFCC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33E4AB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C50DA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A95180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3A87E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1FD8D0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717B84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05763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D0EE448" w14:textId="77777777" w:rsidTr="009079FB">
        <w:tc>
          <w:tcPr>
            <w:tcW w:w="3261" w:type="dxa"/>
            <w:vAlign w:val="center"/>
          </w:tcPr>
          <w:p w14:paraId="6095614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DC1518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C60BFF7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6B15B7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83C795" w14:textId="77777777" w:rsidTr="009079FB">
        <w:tc>
          <w:tcPr>
            <w:tcW w:w="3261" w:type="dxa"/>
          </w:tcPr>
          <w:p w14:paraId="1F58884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270073F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3ED2C9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0034AA3" w14:textId="77777777" w:rsidTr="009079FB">
        <w:tc>
          <w:tcPr>
            <w:tcW w:w="3261" w:type="dxa"/>
          </w:tcPr>
          <w:p w14:paraId="558C6D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6306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07D1A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9532E0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7188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678727A" w14:textId="77777777" w:rsidTr="009079FB">
        <w:tc>
          <w:tcPr>
            <w:tcW w:w="1560" w:type="dxa"/>
            <w:vAlign w:val="center"/>
          </w:tcPr>
          <w:p w14:paraId="63086BA6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516A64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60F4FB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31607EC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5DECF4C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63581216" w14:textId="77777777" w:rsidTr="009079FB">
        <w:tc>
          <w:tcPr>
            <w:tcW w:w="1560" w:type="dxa"/>
          </w:tcPr>
          <w:p w14:paraId="35CCA4E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6DE67E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D445DF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D6635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5ACDA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BCEE2FA" w14:textId="77777777" w:rsidTr="009079FB">
        <w:tc>
          <w:tcPr>
            <w:tcW w:w="1560" w:type="dxa"/>
          </w:tcPr>
          <w:p w14:paraId="44BABB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AAD3C6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F2BB7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0FB19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61C6EA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2E045C" w14:textId="77777777" w:rsidTr="009079FB">
        <w:tc>
          <w:tcPr>
            <w:tcW w:w="1560" w:type="dxa"/>
          </w:tcPr>
          <w:p w14:paraId="3AE65B8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25201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F0482A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150F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1171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FBF894" w14:textId="77777777" w:rsidTr="009079FB">
        <w:tc>
          <w:tcPr>
            <w:tcW w:w="1560" w:type="dxa"/>
          </w:tcPr>
          <w:p w14:paraId="1A6A238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4E2A1C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5661D8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886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13A19C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97C276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B00418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13DED134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60C86B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998F79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C6039C5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22951E73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4DBDDA1F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0765C7E2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3AE1D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259C06E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63EB1" w14:textId="4E8691D5" w:rsidR="001007E7" w:rsidRDefault="00EE4D63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1C55F8" wp14:editId="72C6C52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67D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1C55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25E67D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1AD3B3" wp14:editId="6F0B4DBB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A6428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55263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1AD3B3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50A6428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55263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38543D" wp14:editId="55049CAC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92FB4F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F199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C57AD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C0755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5FCC0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E4E5E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A490490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FDF64" w14:textId="41153ECD" w:rsidR="004D25CB" w:rsidRDefault="00EE4D63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EFE76B1" wp14:editId="126829B8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71A9D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E76B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44271A9D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3E8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EE4D63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4:docId w14:val="1FF900D7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3</cp:revision>
  <cp:lastPrinted>2011-03-04T18:59:00Z</cp:lastPrinted>
  <dcterms:created xsi:type="dcterms:W3CDTF">2021-07-15T16:47:00Z</dcterms:created>
  <dcterms:modified xsi:type="dcterms:W3CDTF">2021-08-18T12:57:00Z</dcterms:modified>
</cp:coreProperties>
</file>